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6292D" w14:textId="77777777" w:rsidR="00FC03B3" w:rsidRDefault="00FC03B3" w:rsidP="00FC0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LEEK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4F65327" w14:textId="77777777" w:rsidR="00FC03B3" w:rsidRDefault="00FC03B3" w:rsidP="00FC03B3">
      <w:pPr>
        <w:rPr>
          <w:rFonts w:ascii="Times New Roman" w:hAnsi="Times New Roman" w:cs="Times New Roman"/>
        </w:rPr>
      </w:pPr>
    </w:p>
    <w:p w14:paraId="08E0D4AA" w14:textId="77777777" w:rsidR="00FC03B3" w:rsidRDefault="00FC03B3" w:rsidP="00FC03B3">
      <w:pPr>
        <w:rPr>
          <w:rFonts w:ascii="Times New Roman" w:hAnsi="Times New Roman" w:cs="Times New Roman"/>
        </w:rPr>
      </w:pPr>
    </w:p>
    <w:p w14:paraId="344B3AE6" w14:textId="77777777" w:rsidR="00FC03B3" w:rsidRDefault="00FC03B3" w:rsidP="00FC0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William </w:t>
      </w:r>
      <w:proofErr w:type="spellStart"/>
      <w:r>
        <w:rPr>
          <w:rFonts w:ascii="Times New Roman" w:hAnsi="Times New Roman" w:cs="Times New Roman"/>
        </w:rPr>
        <w:t>Cardon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451F6BC9" w14:textId="77777777" w:rsidR="00FC03B3" w:rsidRDefault="00FC03B3" w:rsidP="00FC0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Dalby, Lincolnshire(q.v.), and John </w:t>
      </w:r>
      <w:proofErr w:type="spellStart"/>
      <w:r>
        <w:rPr>
          <w:rFonts w:ascii="Times New Roman" w:hAnsi="Times New Roman" w:cs="Times New Roman"/>
        </w:rPr>
        <w:t>Chaumbur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Hawe</w:t>
      </w:r>
      <w:proofErr w:type="spellEnd"/>
      <w:r>
        <w:rPr>
          <w:rFonts w:ascii="Times New Roman" w:hAnsi="Times New Roman" w:cs="Times New Roman"/>
        </w:rPr>
        <w:t>(q.v.).</w:t>
      </w:r>
    </w:p>
    <w:p w14:paraId="6176DCE1" w14:textId="77777777" w:rsidR="00FC03B3" w:rsidRDefault="00FC03B3" w:rsidP="00FC0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8047BEE" w14:textId="77777777" w:rsidR="00FC03B3" w:rsidRDefault="00FC03B3" w:rsidP="00FC0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against Richard </w:t>
      </w:r>
      <w:proofErr w:type="spellStart"/>
      <w:r>
        <w:rPr>
          <w:rFonts w:ascii="Times New Roman" w:hAnsi="Times New Roman" w:cs="Times New Roman"/>
        </w:rPr>
        <w:t>Jakelyn</w:t>
      </w:r>
      <w:proofErr w:type="spellEnd"/>
      <w:r>
        <w:rPr>
          <w:rFonts w:ascii="Times New Roman" w:hAnsi="Times New Roman" w:cs="Times New Roman"/>
        </w:rPr>
        <w:t>(q.v.), Beatrix</w:t>
      </w:r>
    </w:p>
    <w:p w14:paraId="4F132B48" w14:textId="77777777" w:rsidR="00FC03B3" w:rsidRDefault="00FC03B3" w:rsidP="00FC0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Skynner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Mathewe</w:t>
      </w:r>
      <w:proofErr w:type="spellEnd"/>
      <w:r>
        <w:rPr>
          <w:rFonts w:ascii="Times New Roman" w:hAnsi="Times New Roman" w:cs="Times New Roman"/>
        </w:rPr>
        <w:t xml:space="preserve">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Yarburgh</w:t>
      </w:r>
      <w:proofErr w:type="spellEnd"/>
      <w:r>
        <w:rPr>
          <w:rFonts w:ascii="Times New Roman" w:hAnsi="Times New Roman" w:cs="Times New Roman"/>
        </w:rPr>
        <w:t>,</w:t>
      </w:r>
    </w:p>
    <w:p w14:paraId="2D70507C" w14:textId="77777777" w:rsidR="00FC03B3" w:rsidRDefault="00FC03B3" w:rsidP="00FC0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Lincolnshire.     (ibid.)</w:t>
      </w:r>
    </w:p>
    <w:p w14:paraId="48CC6B08" w14:textId="77777777" w:rsidR="00FC03B3" w:rsidRDefault="00FC03B3" w:rsidP="00FC03B3">
      <w:pPr>
        <w:rPr>
          <w:rFonts w:ascii="Times New Roman" w:hAnsi="Times New Roman" w:cs="Times New Roman"/>
        </w:rPr>
      </w:pPr>
    </w:p>
    <w:p w14:paraId="6532DE68" w14:textId="77777777" w:rsidR="00FC03B3" w:rsidRDefault="00FC03B3" w:rsidP="00FC03B3">
      <w:pPr>
        <w:rPr>
          <w:rFonts w:ascii="Times New Roman" w:hAnsi="Times New Roman" w:cs="Times New Roman"/>
        </w:rPr>
      </w:pPr>
    </w:p>
    <w:p w14:paraId="6B8B2714" w14:textId="77777777" w:rsidR="00FC03B3" w:rsidRDefault="00FC03B3" w:rsidP="00FC0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March 2018</w:t>
      </w:r>
    </w:p>
    <w:p w14:paraId="0BA5A3C3" w14:textId="77777777" w:rsidR="006B2F86" w:rsidRPr="00E71FC3" w:rsidRDefault="00FC03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6E767" w14:textId="77777777" w:rsidR="00FC03B3" w:rsidRDefault="00FC03B3" w:rsidP="00E71FC3">
      <w:r>
        <w:separator/>
      </w:r>
    </w:p>
  </w:endnote>
  <w:endnote w:type="continuationSeparator" w:id="0">
    <w:p w14:paraId="16FC542A" w14:textId="77777777" w:rsidR="00FC03B3" w:rsidRDefault="00FC03B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397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81C58" w14:textId="77777777" w:rsidR="00FC03B3" w:rsidRDefault="00FC03B3" w:rsidP="00E71FC3">
      <w:r>
        <w:separator/>
      </w:r>
    </w:p>
  </w:footnote>
  <w:footnote w:type="continuationSeparator" w:id="0">
    <w:p w14:paraId="6DA59CB6" w14:textId="77777777" w:rsidR="00FC03B3" w:rsidRDefault="00FC03B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B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F5B96"/>
  <w15:chartTrackingRefBased/>
  <w15:docId w15:val="{34CE34B8-4789-4657-92F5-DB31E0F0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03B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C03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2018-03-19T20:32:00Z</dcterms:created>
  <dcterms:modified xsi:type="dcterms:W3CDTF">2018-03-19T20:32:00Z</dcterms:modified>
</cp:coreProperties>
</file>